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5ECEA3" w14:textId="77777777" w:rsidR="0014589D" w:rsidRDefault="0014589D" w:rsidP="0014589D">
      <w:pPr>
        <w:pStyle w:val="NoSpacing"/>
      </w:pPr>
      <w:r>
        <w:rPr>
          <w:u w:val="single"/>
        </w:rPr>
        <w:t>George PLOMPTON</w:t>
      </w:r>
      <w:r>
        <w:t xml:space="preserve">    </w:t>
      </w:r>
      <w:proofErr w:type="gramStart"/>
      <w:r>
        <w:t xml:space="preserve">   (</w:t>
      </w:r>
      <w:proofErr w:type="gramEnd"/>
      <w:r>
        <w:t>fl.1447-50)</w:t>
      </w:r>
    </w:p>
    <w:p w14:paraId="592A05C0" w14:textId="77777777" w:rsidR="0014589D" w:rsidRDefault="0014589D" w:rsidP="0014589D">
      <w:pPr>
        <w:pStyle w:val="NoSpacing"/>
      </w:pPr>
      <w:r>
        <w:t xml:space="preserve">Rector of </w:t>
      </w:r>
      <w:proofErr w:type="spellStart"/>
      <w:proofErr w:type="gramStart"/>
      <w:r>
        <w:t>St.Mary</w:t>
      </w:r>
      <w:proofErr w:type="spellEnd"/>
      <w:proofErr w:type="gramEnd"/>
      <w:r>
        <w:t xml:space="preserve"> and All Saints, Bingham, Nottinghamshire.</w:t>
      </w:r>
    </w:p>
    <w:p w14:paraId="3C2B7BFB" w14:textId="77777777" w:rsidR="0014589D" w:rsidRDefault="0014589D" w:rsidP="0014589D">
      <w:pPr>
        <w:pStyle w:val="NoSpacing"/>
      </w:pPr>
    </w:p>
    <w:p w14:paraId="6B400EDE" w14:textId="77777777" w:rsidR="0014589D" w:rsidRDefault="0014589D" w:rsidP="0014589D">
      <w:pPr>
        <w:pStyle w:val="NoSpacing"/>
      </w:pPr>
    </w:p>
    <w:p w14:paraId="13874DD1" w14:textId="77777777" w:rsidR="0014589D" w:rsidRDefault="0014589D" w:rsidP="0014589D">
      <w:pPr>
        <w:pStyle w:val="NoSpacing"/>
      </w:pPr>
      <w:r>
        <w:t xml:space="preserve">       </w:t>
      </w:r>
      <w:r>
        <w:tab/>
        <w:t>1447</w:t>
      </w:r>
      <w:r>
        <w:tab/>
        <w:t>He became Rector.</w:t>
      </w:r>
    </w:p>
    <w:p w14:paraId="48C10572" w14:textId="77777777" w:rsidR="0014589D" w:rsidRDefault="0014589D" w:rsidP="0014589D">
      <w:pPr>
        <w:pStyle w:val="NoSpacing"/>
      </w:pPr>
      <w:r>
        <w:tab/>
      </w:r>
      <w:r>
        <w:tab/>
        <w:t xml:space="preserve">( </w:t>
      </w:r>
      <w:hyperlink r:id="rId6" w:history="1">
        <w:r w:rsidRPr="00260AB7">
          <w:rPr>
            <w:rStyle w:val="Hyperlink"/>
          </w:rPr>
          <w:t>https://southwellchurches.nottingham.ac.uk/bingham/hincumb.php</w:t>
        </w:r>
      </w:hyperlink>
      <w:r>
        <w:t xml:space="preserve"> )</w:t>
      </w:r>
    </w:p>
    <w:p w14:paraId="2FFABAEF" w14:textId="77777777" w:rsidR="0014589D" w:rsidRDefault="0014589D" w:rsidP="0014589D">
      <w:pPr>
        <w:pStyle w:val="NoSpacing"/>
      </w:pPr>
    </w:p>
    <w:p w14:paraId="40E23878" w14:textId="77777777" w:rsidR="0014589D" w:rsidRDefault="0014589D" w:rsidP="0014589D">
      <w:pPr>
        <w:pStyle w:val="NoSpacing"/>
      </w:pPr>
    </w:p>
    <w:p w14:paraId="419D1EAC" w14:textId="77777777" w:rsidR="0014589D" w:rsidRDefault="0014589D" w:rsidP="0014589D">
      <w:pPr>
        <w:pStyle w:val="NoSpacing"/>
      </w:pPr>
      <w:r>
        <w:t>8 October 2024</w:t>
      </w:r>
    </w:p>
    <w:p w14:paraId="60A96A8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A06CA9" w14:textId="77777777" w:rsidR="0014589D" w:rsidRDefault="0014589D" w:rsidP="009139A6">
      <w:r>
        <w:separator/>
      </w:r>
    </w:p>
  </w:endnote>
  <w:endnote w:type="continuationSeparator" w:id="0">
    <w:p w14:paraId="52DAE7F1" w14:textId="77777777" w:rsidR="0014589D" w:rsidRDefault="0014589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AC7BE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CA71C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8BD56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BD42B0" w14:textId="77777777" w:rsidR="0014589D" w:rsidRDefault="0014589D" w:rsidP="009139A6">
      <w:r>
        <w:separator/>
      </w:r>
    </w:p>
  </w:footnote>
  <w:footnote w:type="continuationSeparator" w:id="0">
    <w:p w14:paraId="033225FC" w14:textId="77777777" w:rsidR="0014589D" w:rsidRDefault="0014589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7E791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26CC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EED0B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89D"/>
    <w:rsid w:val="000666E0"/>
    <w:rsid w:val="0014589D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F7A5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97BC6F"/>
  <w15:chartTrackingRefBased/>
  <w15:docId w15:val="{FB594A0F-A91F-48FF-BBB9-0FF47F649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4589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outhwellchurches.nottingham.ac.uk/bingham/hincumb.php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2024-10-08T19:13:00Z</dcterms:created>
  <dcterms:modified xsi:type="dcterms:W3CDTF">2024-10-08T19:14:00Z</dcterms:modified>
</cp:coreProperties>
</file>